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D1B1" w14:textId="15A0A219" w:rsidR="00BA00AB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RERESBY</w:t>
      </w:r>
      <w:r>
        <w:rPr>
          <w:rFonts w:ascii="Times New Roman" w:hAnsi="Times New Roman" w:cs="Times New Roman"/>
          <w:sz w:val="24"/>
          <w:szCs w:val="24"/>
        </w:rPr>
        <w:t xml:space="preserve">     (fl.1435)</w:t>
      </w:r>
    </w:p>
    <w:p w14:paraId="4E7758B2" w14:textId="539286AB" w:rsidR="00791493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453E71" w14:textId="7679333D" w:rsidR="00791493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FA239" w14:textId="2F7C7D33" w:rsidR="00791493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Sir Thomas Reresby(d.1439)(q.v.) and Maud Neville(q.v.).   (D.V.Y. I p.327)</w:t>
      </w:r>
    </w:p>
    <w:p w14:paraId="55DBD53C" w14:textId="4DE049FB" w:rsidR="00791493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 Wentworth of Wentworth(q.v.).    (ibid.)</w:t>
      </w:r>
    </w:p>
    <w:p w14:paraId="3082F5E1" w14:textId="2B1F8E75" w:rsidR="00791493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A8F08C" w14:textId="10212718" w:rsidR="00791493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E57D7D" w14:textId="6CDD591A" w:rsidR="00791493" w:rsidRPr="00791493" w:rsidRDefault="007914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sectPr w:rsidR="00791493" w:rsidRPr="007914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8A47" w14:textId="77777777" w:rsidR="00791493" w:rsidRDefault="00791493" w:rsidP="009139A6">
      <w:r>
        <w:separator/>
      </w:r>
    </w:p>
  </w:endnote>
  <w:endnote w:type="continuationSeparator" w:id="0">
    <w:p w14:paraId="2FB40514" w14:textId="77777777" w:rsidR="00791493" w:rsidRDefault="007914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A4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9A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9B7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0286C" w14:textId="77777777" w:rsidR="00791493" w:rsidRDefault="00791493" w:rsidP="009139A6">
      <w:r>
        <w:separator/>
      </w:r>
    </w:p>
  </w:footnote>
  <w:footnote w:type="continuationSeparator" w:id="0">
    <w:p w14:paraId="5E4A03B7" w14:textId="77777777" w:rsidR="00791493" w:rsidRDefault="007914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5CF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3BD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16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93"/>
    <w:rsid w:val="000666E0"/>
    <w:rsid w:val="002510B7"/>
    <w:rsid w:val="005C130B"/>
    <w:rsid w:val="0079149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870B0"/>
  <w15:chartTrackingRefBased/>
  <w15:docId w15:val="{D4590586-65DB-4AFC-BCA9-A24AAED3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2021-08-08T09:22:00Z</dcterms:created>
  <dcterms:modified xsi:type="dcterms:W3CDTF">2021-08-08T09:24:00Z</dcterms:modified>
</cp:coreProperties>
</file>